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9BF" w:rsidRDefault="009609BF" w:rsidP="009609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MASY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fl.1429)</w:t>
      </w:r>
    </w:p>
    <w:p w:rsidR="009609BF" w:rsidRDefault="009609BF" w:rsidP="009609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Mason.</w:t>
      </w:r>
    </w:p>
    <w:p w:rsidR="009609BF" w:rsidRDefault="009609BF" w:rsidP="009609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09BF" w:rsidRDefault="009609BF" w:rsidP="009609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09BF" w:rsidRDefault="009609BF" w:rsidP="009609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May1429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p.47)</w:t>
      </w:r>
    </w:p>
    <w:p w:rsidR="009609BF" w:rsidRDefault="009609BF" w:rsidP="009609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09BF" w:rsidRDefault="009609BF" w:rsidP="009609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9609BF" w:rsidP="009609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9BF" w:rsidRDefault="009609BF" w:rsidP="00564E3C">
      <w:pPr>
        <w:spacing w:after="0" w:line="240" w:lineRule="auto"/>
      </w:pPr>
      <w:r>
        <w:separator/>
      </w:r>
    </w:p>
  </w:endnote>
  <w:endnote w:type="continuationSeparator" w:id="0">
    <w:p w:rsidR="009609BF" w:rsidRDefault="009609B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609BF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9BF" w:rsidRDefault="009609BF" w:rsidP="00564E3C">
      <w:pPr>
        <w:spacing w:after="0" w:line="240" w:lineRule="auto"/>
      </w:pPr>
      <w:r>
        <w:separator/>
      </w:r>
    </w:p>
  </w:footnote>
  <w:footnote w:type="continuationSeparator" w:id="0">
    <w:p w:rsidR="009609BF" w:rsidRDefault="009609B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9BF"/>
    <w:rsid w:val="002E1455"/>
    <w:rsid w:val="00372DC6"/>
    <w:rsid w:val="00564E3C"/>
    <w:rsid w:val="0064591D"/>
    <w:rsid w:val="009609B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C6EAF"/>
  <w15:chartTrackingRefBased/>
  <w15:docId w15:val="{1064E7CD-F9DD-4BC9-B7BC-410799541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2015-12-10T21:55:00Z</dcterms:created>
  <dcterms:modified xsi:type="dcterms:W3CDTF">2015-12-10T21:56:00Z</dcterms:modified>
</cp:coreProperties>
</file>